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6AB3C" w14:textId="77777777" w:rsidR="006B4AF6" w:rsidRDefault="006B4AF6" w:rsidP="006B4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PORTYNGTON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d.1458)</w:t>
      </w:r>
    </w:p>
    <w:p w14:paraId="06F3DFDD" w14:textId="77777777" w:rsidR="006B4AF6" w:rsidRDefault="006B4AF6" w:rsidP="006B4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Swinefleet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4DFC433" w14:textId="77777777" w:rsidR="006B4AF6" w:rsidRDefault="006B4AF6" w:rsidP="006B4A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76CB18" w14:textId="77777777" w:rsidR="006B4AF6" w:rsidRDefault="006B4AF6" w:rsidP="006B4A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5A2725" w14:textId="77777777" w:rsidR="006B4AF6" w:rsidRDefault="006B4AF6" w:rsidP="006B4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Nov.1458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p.131)</w:t>
      </w:r>
    </w:p>
    <w:p w14:paraId="049C7E9A" w14:textId="77777777" w:rsidR="006B4AF6" w:rsidRDefault="006B4AF6" w:rsidP="006B4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2B18A5A" w14:textId="77777777" w:rsidR="006B4AF6" w:rsidRDefault="006B4AF6" w:rsidP="006B4A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155F35" w14:textId="77777777" w:rsidR="006B4AF6" w:rsidRDefault="006B4AF6" w:rsidP="006B4A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F25D27" w14:textId="77777777" w:rsidR="006B4AF6" w:rsidRPr="003E045A" w:rsidRDefault="006B4AF6" w:rsidP="006B4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2021</w:t>
      </w:r>
    </w:p>
    <w:p w14:paraId="6C5D576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E1FDA" w14:textId="77777777" w:rsidR="006B4AF6" w:rsidRDefault="006B4AF6" w:rsidP="009139A6">
      <w:r>
        <w:separator/>
      </w:r>
    </w:p>
  </w:endnote>
  <w:endnote w:type="continuationSeparator" w:id="0">
    <w:p w14:paraId="0A6B0078" w14:textId="77777777" w:rsidR="006B4AF6" w:rsidRDefault="006B4A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598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731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E70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ECA7B" w14:textId="77777777" w:rsidR="006B4AF6" w:rsidRDefault="006B4AF6" w:rsidP="009139A6">
      <w:r>
        <w:separator/>
      </w:r>
    </w:p>
  </w:footnote>
  <w:footnote w:type="continuationSeparator" w:id="0">
    <w:p w14:paraId="038D142E" w14:textId="77777777" w:rsidR="006B4AF6" w:rsidRDefault="006B4A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CE4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5C2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207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AF6"/>
    <w:rsid w:val="000666E0"/>
    <w:rsid w:val="002510B7"/>
    <w:rsid w:val="005C130B"/>
    <w:rsid w:val="006B4AF6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18623"/>
  <w15:chartTrackingRefBased/>
  <w15:docId w15:val="{906B3EFE-BCCC-455B-8E73-20789C61F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2021-04-09T11:11:00Z</dcterms:created>
  <dcterms:modified xsi:type="dcterms:W3CDTF">2021-04-09T11:12:00Z</dcterms:modified>
</cp:coreProperties>
</file>